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43A" w:rsidRDefault="001D443A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8</w:t>
      </w:r>
      <w:r w:rsidRPr="00075AF9">
        <w:rPr>
          <w:rFonts w:ascii="Times New Roman" w:hAnsi="Times New Roman"/>
          <w:sz w:val="28"/>
        </w:rPr>
        <w:t xml:space="preserve"> </w:t>
      </w:r>
    </w:p>
    <w:p w:rsidR="001D443A" w:rsidRDefault="001D443A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 С</w:t>
      </w:r>
      <w:r w:rsidRPr="00075AF9">
        <w:rPr>
          <w:rFonts w:ascii="Times New Roman" w:hAnsi="Times New Roman"/>
          <w:sz w:val="28"/>
        </w:rPr>
        <w:t>овета</w:t>
      </w:r>
      <w:r>
        <w:rPr>
          <w:rFonts w:ascii="Times New Roman" w:hAnsi="Times New Roman"/>
          <w:sz w:val="28"/>
        </w:rPr>
        <w:t xml:space="preserve"> </w:t>
      </w:r>
    </w:p>
    <w:p w:rsidR="001D443A" w:rsidRPr="00075AF9" w:rsidRDefault="001D443A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  <w:r w:rsidRPr="00075AF9">
        <w:rPr>
          <w:rFonts w:ascii="Times New Roman" w:hAnsi="Times New Roman"/>
          <w:sz w:val="28"/>
        </w:rPr>
        <w:t xml:space="preserve"> </w:t>
      </w:r>
    </w:p>
    <w:p w:rsidR="001D443A" w:rsidRDefault="001D443A" w:rsidP="00075AF9">
      <w:pPr>
        <w:pStyle w:val="NoSpacing"/>
        <w:jc w:val="right"/>
        <w:rPr>
          <w:rFonts w:ascii="Times New Roman" w:hAnsi="Times New Roman"/>
          <w:sz w:val="28"/>
        </w:rPr>
      </w:pPr>
      <w:r w:rsidRPr="00075AF9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Сельское поселение </w:t>
      </w:r>
    </w:p>
    <w:p w:rsidR="001D443A" w:rsidRDefault="001D443A" w:rsidP="00075AF9">
      <w:pPr>
        <w:pStyle w:val="NoSpacing"/>
        <w:jc w:val="right"/>
        <w:rPr>
          <w:rFonts w:ascii="Times New Roman" w:hAnsi="Times New Roman"/>
          <w:sz w:val="28"/>
        </w:rPr>
      </w:pPr>
      <w:r w:rsidRPr="00075AF9">
        <w:rPr>
          <w:rFonts w:ascii="Times New Roman" w:hAnsi="Times New Roman"/>
          <w:sz w:val="28"/>
        </w:rPr>
        <w:t>Сокрутовский сельсовет</w:t>
      </w:r>
      <w:r>
        <w:rPr>
          <w:rFonts w:ascii="Times New Roman" w:hAnsi="Times New Roman"/>
          <w:sz w:val="28"/>
        </w:rPr>
        <w:t xml:space="preserve"> </w:t>
      </w:r>
    </w:p>
    <w:p w:rsidR="001D443A" w:rsidRDefault="001D443A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Ахтубинского муниципального района </w:t>
      </w:r>
    </w:p>
    <w:p w:rsidR="001D443A" w:rsidRDefault="001D443A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Астраханской области</w:t>
      </w:r>
      <w:r w:rsidRPr="00075AF9">
        <w:rPr>
          <w:rFonts w:ascii="Times New Roman" w:hAnsi="Times New Roman"/>
          <w:sz w:val="28"/>
        </w:rPr>
        <w:t>»</w:t>
      </w:r>
    </w:p>
    <w:p w:rsidR="001D443A" w:rsidRPr="006C34FD" w:rsidRDefault="001D443A" w:rsidP="006C34FD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C34FD">
        <w:rPr>
          <w:rFonts w:ascii="Times New Roman" w:hAnsi="Times New Roman"/>
          <w:sz w:val="28"/>
          <w:szCs w:val="28"/>
          <w:lang w:eastAsia="ru-RU"/>
        </w:rPr>
        <w:t>№15 от 14.12.2023</w:t>
      </w:r>
    </w:p>
    <w:p w:rsidR="001D443A" w:rsidRDefault="001D443A" w:rsidP="007A5C95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D443A" w:rsidRDefault="001D443A" w:rsidP="007A5C95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F7462">
        <w:rPr>
          <w:rFonts w:ascii="Times New Roman" w:hAnsi="Times New Roman"/>
          <w:b/>
          <w:sz w:val="28"/>
          <w:szCs w:val="28"/>
          <w:lang w:eastAsia="ru-RU"/>
        </w:rPr>
        <w:t>Программа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муниципальных гарантий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D443A" w:rsidRDefault="001D443A" w:rsidP="007A5C95">
      <w:pPr>
        <w:pStyle w:val="NoSpacing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 xml:space="preserve"> "</w:t>
      </w:r>
      <w:r w:rsidRPr="009302DA">
        <w:rPr>
          <w:rFonts w:ascii="Times New Roman" w:hAnsi="Times New Roman"/>
          <w:b/>
          <w:sz w:val="28"/>
          <w:szCs w:val="28"/>
          <w:lang w:eastAsia="ru-RU"/>
        </w:rPr>
        <w:t>Сельское поселение Сокрутовский сельсовет Ахтубинского муниципального района Астраханской области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>"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на 2024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1D443A" w:rsidRDefault="001D443A" w:rsidP="00075AF9">
      <w:pPr>
        <w:pStyle w:val="NoSpacing"/>
        <w:jc w:val="right"/>
        <w:rPr>
          <w:rFonts w:ascii="Times New Roman" w:hAnsi="Times New Roman"/>
          <w:sz w:val="28"/>
        </w:rPr>
      </w:pPr>
    </w:p>
    <w:tbl>
      <w:tblPr>
        <w:tblW w:w="10572" w:type="dxa"/>
        <w:tblInd w:w="-504" w:type="dxa"/>
        <w:tblLayout w:type="fixed"/>
        <w:tblLook w:val="00A0"/>
      </w:tblPr>
      <w:tblGrid>
        <w:gridCol w:w="1321"/>
        <w:gridCol w:w="1134"/>
        <w:gridCol w:w="1559"/>
        <w:gridCol w:w="1843"/>
        <w:gridCol w:w="1985"/>
        <w:gridCol w:w="1984"/>
        <w:gridCol w:w="746"/>
      </w:tblGrid>
      <w:tr w:rsidR="001D443A" w:rsidRPr="00114403" w:rsidTr="007A5C95">
        <w:trPr>
          <w:trHeight w:val="79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443A" w:rsidRPr="008F7462" w:rsidRDefault="001D443A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443A" w:rsidRPr="008F7462" w:rsidRDefault="001D443A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43A" w:rsidRPr="00114403" w:rsidTr="007A5C95">
        <w:trPr>
          <w:gridAfter w:val="1"/>
          <w:wAfter w:w="746" w:type="dxa"/>
          <w:trHeight w:val="744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1D443A" w:rsidRPr="00114403" w:rsidTr="007A5C95">
        <w:trPr>
          <w:gridAfter w:val="1"/>
          <w:wAfter w:w="746" w:type="dxa"/>
          <w:trHeight w:val="1517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43A" w:rsidRPr="008F7462" w:rsidRDefault="001D443A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43A" w:rsidRPr="008F7462" w:rsidRDefault="001D443A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43A" w:rsidRDefault="001D443A" w:rsidP="007A5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Объем бюджетных ассигнований на исполнени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гарантий </w:t>
            </w:r>
          </w:p>
          <w:p w:rsidR="001D443A" w:rsidRPr="008F7462" w:rsidRDefault="001D443A" w:rsidP="007A5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в 20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43A" w:rsidRPr="008F7462" w:rsidRDefault="001D443A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43A" w:rsidRPr="008F7462" w:rsidRDefault="001D443A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43A" w:rsidRPr="00114403" w:rsidTr="007A5C95">
        <w:trPr>
          <w:gridAfter w:val="1"/>
          <w:wAfter w:w="746" w:type="dxa"/>
          <w:trHeight w:val="253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43A" w:rsidRPr="008F7462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43A" w:rsidRPr="00583AD0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443A" w:rsidRPr="00583AD0" w:rsidRDefault="001D443A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1D443A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1D443A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1D443A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1D443A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 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1D443A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1D443A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1D443A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1D443A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0D49DE" w:rsidRDefault="001D443A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43A" w:rsidRPr="00AA279A" w:rsidRDefault="001D443A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1D443A" w:rsidRPr="00EC2A21" w:rsidRDefault="001D443A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43A" w:rsidRPr="00EC2A21" w:rsidRDefault="001D443A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43A" w:rsidRPr="00EC2A21" w:rsidRDefault="001D443A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43A" w:rsidRPr="00EC2A21" w:rsidRDefault="001D443A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43A" w:rsidRPr="00EC2A21" w:rsidRDefault="001D443A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Верно:</w:t>
      </w:r>
    </w:p>
    <w:p w:rsidR="001D443A" w:rsidRPr="00EC2A21" w:rsidRDefault="001D443A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43A" w:rsidRDefault="001D443A"/>
    <w:sectPr w:rsidR="001D443A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B04"/>
    <w:rsid w:val="0002647B"/>
    <w:rsid w:val="00075AF9"/>
    <w:rsid w:val="00083818"/>
    <w:rsid w:val="000C617D"/>
    <w:rsid w:val="000D49DE"/>
    <w:rsid w:val="000E248F"/>
    <w:rsid w:val="00101401"/>
    <w:rsid w:val="00114403"/>
    <w:rsid w:val="00120724"/>
    <w:rsid w:val="00131067"/>
    <w:rsid w:val="00175C45"/>
    <w:rsid w:val="00185E55"/>
    <w:rsid w:val="001939B5"/>
    <w:rsid w:val="001C2656"/>
    <w:rsid w:val="001D443A"/>
    <w:rsid w:val="002025E8"/>
    <w:rsid w:val="002400AF"/>
    <w:rsid w:val="00244ED6"/>
    <w:rsid w:val="002838B8"/>
    <w:rsid w:val="002A1120"/>
    <w:rsid w:val="002C2ECB"/>
    <w:rsid w:val="00315CE0"/>
    <w:rsid w:val="00345296"/>
    <w:rsid w:val="003D3D62"/>
    <w:rsid w:val="003F68D4"/>
    <w:rsid w:val="00416FA4"/>
    <w:rsid w:val="004C5182"/>
    <w:rsid w:val="004E6E84"/>
    <w:rsid w:val="00567D60"/>
    <w:rsid w:val="00583AD0"/>
    <w:rsid w:val="005A22E9"/>
    <w:rsid w:val="005C2AF6"/>
    <w:rsid w:val="005F0AB7"/>
    <w:rsid w:val="00603DCE"/>
    <w:rsid w:val="00627684"/>
    <w:rsid w:val="00635C5D"/>
    <w:rsid w:val="00641C05"/>
    <w:rsid w:val="00655E13"/>
    <w:rsid w:val="00675EF5"/>
    <w:rsid w:val="00695FF6"/>
    <w:rsid w:val="006C34FD"/>
    <w:rsid w:val="006D0D4D"/>
    <w:rsid w:val="006E684B"/>
    <w:rsid w:val="00721296"/>
    <w:rsid w:val="00737C82"/>
    <w:rsid w:val="00751886"/>
    <w:rsid w:val="007644D7"/>
    <w:rsid w:val="00797403"/>
    <w:rsid w:val="007A5C95"/>
    <w:rsid w:val="007B7BD1"/>
    <w:rsid w:val="007B7ED1"/>
    <w:rsid w:val="00801C85"/>
    <w:rsid w:val="0086771E"/>
    <w:rsid w:val="00880495"/>
    <w:rsid w:val="008E068E"/>
    <w:rsid w:val="008F7462"/>
    <w:rsid w:val="009302DA"/>
    <w:rsid w:val="009416A7"/>
    <w:rsid w:val="009924A6"/>
    <w:rsid w:val="009E65AA"/>
    <w:rsid w:val="00A03649"/>
    <w:rsid w:val="00AA279A"/>
    <w:rsid w:val="00AE3E8B"/>
    <w:rsid w:val="00B07492"/>
    <w:rsid w:val="00B818F5"/>
    <w:rsid w:val="00BA1739"/>
    <w:rsid w:val="00BB5BF6"/>
    <w:rsid w:val="00BB7079"/>
    <w:rsid w:val="00BC12DF"/>
    <w:rsid w:val="00C40838"/>
    <w:rsid w:val="00C44701"/>
    <w:rsid w:val="00C47B47"/>
    <w:rsid w:val="00C95DB9"/>
    <w:rsid w:val="00CB25C5"/>
    <w:rsid w:val="00CD555F"/>
    <w:rsid w:val="00CE1BBE"/>
    <w:rsid w:val="00CE3ACE"/>
    <w:rsid w:val="00CF73A4"/>
    <w:rsid w:val="00D22A40"/>
    <w:rsid w:val="00D41A73"/>
    <w:rsid w:val="00D935FB"/>
    <w:rsid w:val="00E05B04"/>
    <w:rsid w:val="00E528A9"/>
    <w:rsid w:val="00E531DB"/>
    <w:rsid w:val="00E65A85"/>
    <w:rsid w:val="00EC2A21"/>
    <w:rsid w:val="00F23234"/>
    <w:rsid w:val="00F322D2"/>
    <w:rsid w:val="00FC452D"/>
    <w:rsid w:val="00FC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75AF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4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126</Words>
  <Characters>722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24</cp:revision>
  <cp:lastPrinted>2020-10-27T13:00:00Z</cp:lastPrinted>
  <dcterms:created xsi:type="dcterms:W3CDTF">2015-11-17T11:48:00Z</dcterms:created>
  <dcterms:modified xsi:type="dcterms:W3CDTF">2023-12-19T13:35:00Z</dcterms:modified>
</cp:coreProperties>
</file>